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48EBAF2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CE6F1"/>
            <w:noWrap/>
            <w:tcMar>
              <w:bottom w:w="86" w:type="dxa"/>
            </w:tcMar>
            <w:vAlign w:val="bottom"/>
          </w:tcPr>
          <w:p w14:paraId="132B05EB" w14:textId="77777777" w:rsidR="00B81E09" w:rsidRDefault="00000000">
            <w:pPr>
              <w:pStyle w:val="MonthNames"/>
            </w:pPr>
            <w:r>
              <w:t xml:space="preserve">January </w:t>
            </w:r>
            <w:r w:rsidR="00746E72">
              <w:t>2026</w:t>
            </w:r>
          </w:p>
        </w:tc>
      </w:tr>
      <w:tr w:rsidR="00B81E09" w14:paraId="259111BE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2A6C70F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32F48B6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8056C25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312B55E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FC4763D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EF910FA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40D1952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60CA589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bottom w:w="115" w:type="dxa"/>
            </w:tcMar>
          </w:tcPr>
          <w:p w14:paraId="49626D48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0073307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0F3D858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auto"/>
            </w:tcBorders>
          </w:tcPr>
          <w:p w14:paraId="4637B0A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17FF99C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597CFCF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0BEE86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</w:tr>
      <w:tr w:rsidR="00B81E09" w14:paraId="7DAE7A36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DB6088D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72E5AF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E249F5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3C1E9C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6F2203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7890AD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053108B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</w:tr>
      <w:tr w:rsidR="00B81E09" w14:paraId="486629EF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936207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6247C7D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C88800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163180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67602F9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5CCD84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453099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</w:tr>
      <w:tr w:rsidR="00B81E09" w14:paraId="48DDFF85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639330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12585B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D44C37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7C9373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3188D5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5B1625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6D36DA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</w:tr>
      <w:tr w:rsidR="00B81E09" w14:paraId="4A00AE79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A05F3F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E72A3C4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F0172A9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98C323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0831EC3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413FDADC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49BBF05B" w14:textId="77777777" w:rsidR="00B81E09" w:rsidRDefault="00746E72">
            <w:pPr>
              <w:pStyle w:val="Dates"/>
              <w:jc w:val="right"/>
            </w:pPr>
            <w:r>
              <w:t>31</w:t>
            </w:r>
          </w:p>
        </w:tc>
      </w:tr>
    </w:tbl>
    <w:p w14:paraId="17322283" w14:textId="77777777" w:rsidR="00B81E09" w:rsidRDefault="00B81E09">
      <w:pPr>
        <w:pStyle w:val="Weekdays"/>
      </w:pPr>
    </w:p>
    <w:p w14:paraId="7962CB29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B63AB4B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5E18E059" w14:textId="77777777" w:rsidR="00B81E09" w:rsidRDefault="00000000">
            <w:pPr>
              <w:pStyle w:val="MonthNames"/>
            </w:pPr>
            <w:r>
              <w:lastRenderedPageBreak/>
              <w:t xml:space="preserve">February </w:t>
            </w:r>
            <w:r w:rsidR="00746E72">
              <w:t>2026</w:t>
            </w:r>
          </w:p>
        </w:tc>
      </w:tr>
      <w:tr w:rsidR="00B81E09" w14:paraId="6FF682E8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9AF4AD7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4D6F7D8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5EED5DD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68F4233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0EB59DF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FE39475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8C31B2D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6B2D97C1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5F08FE55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711ED0D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F454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00CDD82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89A9765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DAEEF5B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216508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</w:tr>
      <w:tr w:rsidR="00B81E09" w14:paraId="44B53667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4F23BBA0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8E1D459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A9C3165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51FF271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5A4B18B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A3BE8D4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75FE3DB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</w:tr>
      <w:tr w:rsidR="00B81E09" w14:paraId="3155229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F4F232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FC4DC5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403DBB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8D0D7F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4B7D74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18AD73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C2D43E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</w:tr>
      <w:tr w:rsidR="00B81E09" w14:paraId="4CA420E3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1CF36B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B30D50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128DCD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D6E637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4A7F74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087D2D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B700BE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</w:tr>
    </w:tbl>
    <w:p w14:paraId="4F8E7037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46718AAC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2673E053" w14:textId="77777777" w:rsidR="00B81E09" w:rsidRDefault="00000000">
            <w:pPr>
              <w:pStyle w:val="MonthNames"/>
            </w:pPr>
            <w:r>
              <w:lastRenderedPageBreak/>
              <w:t xml:space="preserve">March </w:t>
            </w:r>
            <w:r w:rsidR="00746E72">
              <w:t>2026</w:t>
            </w:r>
          </w:p>
        </w:tc>
      </w:tr>
      <w:tr w:rsidR="00B81E09" w14:paraId="3693C5AD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CE1BD02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B1CA502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4F308CF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AA5A0D4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F179E42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81F417D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2202762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2EEE0CFE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5E1346FA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496C973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7BB1871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FA594D1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E4B1A1A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2351ACE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5235FE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</w:tr>
      <w:tr w:rsidR="00B81E09" w14:paraId="6CCEC1D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753D31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5B9879A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93C9BC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AED9E9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EA845B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E46031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4AF612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</w:tr>
      <w:tr w:rsidR="00B81E09" w14:paraId="3424A211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EF59E1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57E17B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72163C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CCBBA83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BF0EB3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A3E46F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7F5675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</w:tr>
      <w:tr w:rsidR="00B81E09" w14:paraId="2594EB03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6A3EAA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F2ED75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8C51FC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31F806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050952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437479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D7E5B9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</w:tr>
      <w:tr w:rsidR="00B81E09" w14:paraId="32AF5650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08A5C9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244061" w:themeColor="accent1" w:themeShade="80"/>
            </w:tcBorders>
          </w:tcPr>
          <w:p w14:paraId="2FCCE5BD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auto"/>
            </w:tcBorders>
          </w:tcPr>
          <w:p w14:paraId="629655B4" w14:textId="77777777" w:rsidR="00B81E09" w:rsidRDefault="00746E72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nil"/>
            </w:tcBorders>
          </w:tcPr>
          <w:p w14:paraId="3C62D69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</w:tcPr>
          <w:p w14:paraId="36D071B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</w:tcPr>
          <w:p w14:paraId="75A87A02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B5DA5D2" w14:textId="77777777" w:rsidR="00B81E09" w:rsidRDefault="00B81E09">
            <w:pPr>
              <w:pStyle w:val="Dates"/>
              <w:jc w:val="right"/>
            </w:pPr>
          </w:p>
        </w:tc>
      </w:tr>
    </w:tbl>
    <w:p w14:paraId="0B8EF98E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6C8E8727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070882CC" w14:textId="77777777" w:rsidR="00B81E09" w:rsidRDefault="00000000">
            <w:pPr>
              <w:pStyle w:val="MonthNames"/>
            </w:pPr>
            <w:r>
              <w:lastRenderedPageBreak/>
              <w:t xml:space="preserve">April </w:t>
            </w:r>
            <w:r w:rsidR="00746E72">
              <w:t>2026</w:t>
            </w:r>
          </w:p>
        </w:tc>
      </w:tr>
      <w:tr w:rsidR="00B81E09" w14:paraId="0C30FBA6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2E3C21A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69A3EAD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6636DE1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F7B3451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492F0A0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42604DC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1956AD9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53D804BD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32C9A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D6FB86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0331D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9C1C2A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F131ED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15338E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679BFC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</w:tr>
      <w:tr w:rsidR="00B81E09" w14:paraId="71A4B2F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3A999C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23AC11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38D036F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3C98B72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F77140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0C0801D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FFA689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</w:tr>
      <w:tr w:rsidR="00B81E09" w14:paraId="0F6DFA9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731F86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8D3784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9782A4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7BB68E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172B6B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E98CCD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CB61A6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</w:tr>
      <w:tr w:rsidR="00B81E09" w14:paraId="3248B565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33522B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0E3F0E6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39D60A7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1791A9E2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A2EF3F4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651C1F8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098AF0E8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</w:tr>
      <w:tr w:rsidR="00B81E09" w14:paraId="7DC554A2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63B79D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4E87C64B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9CF174B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8BD6F3D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06614C95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5DC3A64D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5CFBE53" w14:textId="77777777" w:rsidR="00B81E09" w:rsidRDefault="00B81E09">
            <w:pPr>
              <w:pStyle w:val="Dates"/>
              <w:jc w:val="right"/>
            </w:pPr>
          </w:p>
        </w:tc>
      </w:tr>
    </w:tbl>
    <w:p w14:paraId="164CCCEE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145BA823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B5E8687" w14:textId="77777777" w:rsidR="00B81E09" w:rsidRDefault="00000000">
            <w:pPr>
              <w:pStyle w:val="MonthNames"/>
            </w:pPr>
            <w:r>
              <w:lastRenderedPageBreak/>
              <w:t xml:space="preserve">May </w:t>
            </w:r>
            <w:r w:rsidR="00746E72">
              <w:t>2026</w:t>
            </w:r>
          </w:p>
        </w:tc>
      </w:tr>
      <w:tr w:rsidR="00B81E09" w14:paraId="4D348EBB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B4DF7F2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92DBF5B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B12C1A1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99B0079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A6E0AA1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A9AB92C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CBEC266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18D06A8C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54874E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D7A05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2EFDC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C987E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F6FFBB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6178D7F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9BEC99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</w:tr>
      <w:tr w:rsidR="00B81E09" w14:paraId="00AF5A41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9442D9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8D524F8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3F82964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58BF5C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B22B0D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2A6AAA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4AC689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</w:tr>
      <w:tr w:rsidR="00B81E09" w14:paraId="2158E983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2612FA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B2F6D5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B431E8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EB53AB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6F59E6B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CB1370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4B57BBD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</w:tr>
      <w:tr w:rsidR="00B81E09" w14:paraId="021D837E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0316FC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095BDED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BA41B05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1AD5447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186E9E2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FC73E84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19B64FBB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</w:tr>
      <w:tr w:rsidR="00B81E09" w14:paraId="1FEC407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4A21FC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40696A4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BCDF71C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78DA55E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200DE9D5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0D04C52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620CCB9D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</w:tr>
      <w:tr w:rsidR="00746E72" w14:paraId="572A4A5B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720DCA" w14:textId="77777777" w:rsidR="00746E72" w:rsidRDefault="00746E72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</w:tcPr>
          <w:p w14:paraId="4387E230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4EFD232E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03B6A16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261A7AE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576AA84F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1C7C055" w14:textId="77777777" w:rsidR="00746E72" w:rsidRDefault="00746E72">
            <w:pPr>
              <w:pStyle w:val="Dates"/>
              <w:jc w:val="right"/>
            </w:pPr>
          </w:p>
        </w:tc>
      </w:tr>
    </w:tbl>
    <w:p w14:paraId="0C7357DC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1738FBBE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3FFE3B62" w14:textId="77777777" w:rsidR="00B81E09" w:rsidRDefault="00000000">
            <w:pPr>
              <w:pStyle w:val="MonthNames"/>
            </w:pPr>
            <w:r>
              <w:lastRenderedPageBreak/>
              <w:t xml:space="preserve">June </w:t>
            </w:r>
            <w:r w:rsidR="00746E72">
              <w:t>2026</w:t>
            </w:r>
          </w:p>
        </w:tc>
      </w:tr>
      <w:tr w:rsidR="00B81E09" w14:paraId="54ACB1A5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01E5309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6643DCA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EA326BA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411AC94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51658BF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5576CF5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5FBB71C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6AF6013F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bottom w:w="115" w:type="dxa"/>
            </w:tcMar>
          </w:tcPr>
          <w:p w14:paraId="0027E62E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5B62105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71D7A0A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0DF7C7A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8B70BBF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14A8FF5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8199CC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</w:tr>
      <w:tr w:rsidR="00B81E09" w14:paraId="250CBFA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9ABB6E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155A62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3918F9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7FEB36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6F5FE3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BE8F89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954F37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</w:tr>
      <w:tr w:rsidR="00B81E09" w14:paraId="4927C29E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215F3A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4F340D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8C937E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03082A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5D005D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E39FBD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173F917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</w:tr>
      <w:tr w:rsidR="00B81E09" w14:paraId="08F55A67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5620A62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D35030D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C3056E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B4229B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A05F63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7832F4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F479A40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</w:tr>
      <w:tr w:rsidR="00B81E09" w14:paraId="512CAD9E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799CA07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71E8599D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9C2CB86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4106DEA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3F99443A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75DB337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551761A" w14:textId="77777777" w:rsidR="00B81E09" w:rsidRDefault="00B81E09">
            <w:pPr>
              <w:pStyle w:val="Dates"/>
              <w:jc w:val="right"/>
            </w:pPr>
          </w:p>
        </w:tc>
      </w:tr>
    </w:tbl>
    <w:p w14:paraId="3A0D6F13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135B0C1F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306AFC3A" w14:textId="77777777" w:rsidR="00B81E09" w:rsidRDefault="00000000">
            <w:pPr>
              <w:pStyle w:val="MonthNames"/>
            </w:pPr>
            <w:r>
              <w:lastRenderedPageBreak/>
              <w:t xml:space="preserve">July </w:t>
            </w:r>
            <w:r w:rsidR="00746E72">
              <w:t>2026</w:t>
            </w:r>
          </w:p>
        </w:tc>
      </w:tr>
      <w:tr w:rsidR="00B81E09" w14:paraId="72DAFA5E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6ECCCF1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57EFE8F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3F898F4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3109CCA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F5BA42F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9B67EC2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929C799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6B811565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C3D46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B8F8D8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2F467E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B02950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02DBE3A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E77A95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5672DC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</w:tr>
      <w:tr w:rsidR="00B81E09" w14:paraId="0D27CEC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1EBBBA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14A81D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821656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9FA4C2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7805A7B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1BD669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FD36B1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</w:tr>
      <w:tr w:rsidR="00B81E09" w14:paraId="77C1B272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34E57B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7547F0C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9AD9D6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A39E7D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0400A6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998E9D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00DA40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</w:tr>
      <w:tr w:rsidR="00B81E09" w14:paraId="19E5829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E7C084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1D16098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8737C7D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17B9603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1D36B953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7705C86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0C9A6370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</w:tr>
      <w:tr w:rsidR="00B81E09" w14:paraId="0ADE8C5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D0094B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C013055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24A7D531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5AA8800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A30419E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852072A" w14:textId="77777777" w:rsidR="00B81E09" w:rsidRDefault="00746E72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DE9BC02" w14:textId="77777777" w:rsidR="00B81E09" w:rsidRDefault="00B81E09">
            <w:pPr>
              <w:pStyle w:val="Dates"/>
              <w:jc w:val="right"/>
            </w:pPr>
          </w:p>
        </w:tc>
      </w:tr>
    </w:tbl>
    <w:p w14:paraId="16BAC9F0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6C5BF012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6E1B7FC" w14:textId="77777777" w:rsidR="00B81E09" w:rsidRDefault="00000000">
            <w:pPr>
              <w:pStyle w:val="MonthNames"/>
            </w:pPr>
            <w:r>
              <w:lastRenderedPageBreak/>
              <w:t xml:space="preserve">August </w:t>
            </w:r>
            <w:r w:rsidR="00746E72">
              <w:t>2026</w:t>
            </w:r>
          </w:p>
        </w:tc>
      </w:tr>
      <w:tr w:rsidR="00B81E09" w14:paraId="0CB9B39C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E15E537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907406D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63F8072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2F7001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FE8A0FE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A7506D0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69351E5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229FB572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bottom w:w="115" w:type="dxa"/>
            </w:tcMar>
          </w:tcPr>
          <w:p w14:paraId="4B2C0D1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73FDEAC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F25284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7F868D4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7E7794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625269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470BE2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</w:tr>
      <w:tr w:rsidR="00B81E09" w14:paraId="585F3608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64008FCF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499D74A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CE4D241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162CD13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66213FE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BA5B2B1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EC50BB7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</w:tr>
      <w:tr w:rsidR="00B81E09" w14:paraId="7A895D55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A8C6D8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E12291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F7BCD6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14455E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B61478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3C19F4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BCA817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</w:tr>
      <w:tr w:rsidR="00B81E09" w14:paraId="3FFCB17D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CE8410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7AD08CB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372951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338E389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7DFA2E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F37068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2C1A61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</w:tr>
      <w:tr w:rsidR="00B81E09" w14:paraId="520C1B67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31CF5E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ED2382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D7834AE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89B3D4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C4A3D5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CDF7BA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A549C7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</w:tr>
      <w:tr w:rsidR="007C77AA" w14:paraId="6AC0096F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841C87" w14:textId="77777777" w:rsidR="007C77AA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474647" w14:textId="77777777" w:rsidR="007C77AA" w:rsidRDefault="00746E72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5FE676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192072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FE9E9D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17C7C6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357CF7E" w14:textId="77777777" w:rsidR="007C77AA" w:rsidRDefault="007C77AA">
            <w:pPr>
              <w:pStyle w:val="Dates"/>
              <w:jc w:val="right"/>
            </w:pPr>
          </w:p>
        </w:tc>
      </w:tr>
    </w:tbl>
    <w:p w14:paraId="6436E068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276B543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284BE401" w14:textId="77777777" w:rsidR="00B81E09" w:rsidRDefault="00000000">
            <w:pPr>
              <w:pStyle w:val="MonthNames"/>
            </w:pPr>
            <w:r>
              <w:lastRenderedPageBreak/>
              <w:t xml:space="preserve">September </w:t>
            </w:r>
            <w:r w:rsidR="00746E72">
              <w:t>2026</w:t>
            </w:r>
          </w:p>
        </w:tc>
      </w:tr>
      <w:tr w:rsidR="00B81E09" w14:paraId="61EB49A3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F1475FA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EFEB8DC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06B3E0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52F7E34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A0964F6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5730390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85C8F1F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1BC50C27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74E6F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CCF85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F5F989C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6EA0AB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168DAC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845D93F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AC36F4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</w:tr>
      <w:tr w:rsidR="00B81E09" w14:paraId="3D181AED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700204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0A4916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A2D817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48B104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BBA4F1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8B39E1F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DC5ECBE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</w:tr>
      <w:tr w:rsidR="00B81E09" w14:paraId="2569174C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CDD122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DCF9CA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679E91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3ACE88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12178A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1DFBB2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4DD173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</w:tr>
      <w:tr w:rsidR="00B81E09" w14:paraId="61D2F24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AF9560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A026AC1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39C630A6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3453589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1238B75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BA9D44F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5D42AC25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</w:tr>
      <w:tr w:rsidR="00B81E09" w14:paraId="0CBF9739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A5DB78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9E17B97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7A4F0008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3C12B3E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64A4B892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1E49AB1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B3509A4" w14:textId="77777777" w:rsidR="00B81E09" w:rsidRDefault="00B81E09">
            <w:pPr>
              <w:pStyle w:val="Dates"/>
              <w:jc w:val="right"/>
            </w:pPr>
          </w:p>
        </w:tc>
      </w:tr>
    </w:tbl>
    <w:p w14:paraId="2D19137D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3E4A9616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360D7B93" w14:textId="77777777" w:rsidR="00B81E09" w:rsidRDefault="00000000">
            <w:pPr>
              <w:pStyle w:val="MonthNames"/>
            </w:pPr>
            <w:r>
              <w:lastRenderedPageBreak/>
              <w:t xml:space="preserve">October </w:t>
            </w:r>
            <w:r w:rsidR="00746E72">
              <w:t>2026</w:t>
            </w:r>
          </w:p>
        </w:tc>
      </w:tr>
      <w:tr w:rsidR="00B81E09" w14:paraId="187FCFA6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E6CA21B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893D707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AACECA1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6FEA218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19D691C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ED60A59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457D47E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66B219E1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bottom w:w="115" w:type="dxa"/>
            </w:tcMar>
          </w:tcPr>
          <w:p w14:paraId="7A4DE007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18986CB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2A90AD2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B4ED1B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9CFFD38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B323FD5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1C7BD34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</w:tr>
      <w:tr w:rsidR="00B81E09" w14:paraId="5F8BB259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97AA1A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657E5D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AD843D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B6D275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B4921E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7566AE8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50103D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</w:tr>
      <w:tr w:rsidR="00B81E09" w14:paraId="0178B76F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D45F766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30A938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D8A6C7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830D8B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AB3AAE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F6ECFE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FEEA68F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</w:tr>
      <w:tr w:rsidR="00B81E09" w14:paraId="051A499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21DDFE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4E0363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E4AF17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81DD771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DED02E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E57584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DA05B8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</w:tr>
      <w:tr w:rsidR="00B81E09" w14:paraId="7A675B3A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863FAF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545F2E5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783F843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6CD7D73D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F692224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F4F96F7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5B5F8467" w14:textId="77777777" w:rsidR="00B81E09" w:rsidRDefault="00746E72">
            <w:pPr>
              <w:pStyle w:val="Dates"/>
              <w:jc w:val="right"/>
            </w:pPr>
            <w:r>
              <w:t>31</w:t>
            </w:r>
          </w:p>
        </w:tc>
      </w:tr>
    </w:tbl>
    <w:p w14:paraId="6A23AAEA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1EB60EBD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7560D41B" w14:textId="77777777" w:rsidR="00B81E09" w:rsidRDefault="00000000">
            <w:pPr>
              <w:pStyle w:val="MonthNames"/>
            </w:pPr>
            <w:r>
              <w:lastRenderedPageBreak/>
              <w:t xml:space="preserve">November </w:t>
            </w:r>
            <w:r w:rsidR="00746E72">
              <w:t>2026</w:t>
            </w:r>
          </w:p>
        </w:tc>
      </w:tr>
      <w:tr w:rsidR="00B81E09" w14:paraId="420C7598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960371C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B2F0DD5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73263FF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332E947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32C391C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297CBBA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46F6F46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5E5A8BC2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730825A7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1A9964EB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9C1388E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4A3675E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1BC15B71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3DDACCE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3B41DD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</w:tr>
      <w:tr w:rsidR="00B81E09" w14:paraId="059958D3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B06E76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8A8EAA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8FFBE1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BEC4B4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8CD853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53C510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BBD9A5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</w:tr>
      <w:tr w:rsidR="00B81E09" w14:paraId="442B3745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6F14DDF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455F31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61CC51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E82063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2F2B16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94E2E1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D09D32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</w:tr>
      <w:tr w:rsidR="00B81E09" w14:paraId="3D64A0BD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F41D12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0C0E8F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9767AD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8714EFD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EFEC0A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3F3B4F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D33352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</w:tr>
      <w:tr w:rsidR="00B81E09" w14:paraId="3B646E5E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77453B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A7C8B7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CBFDF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DB566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8FA868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3C6D9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44B1C3" w14:textId="77777777" w:rsidR="00B81E09" w:rsidRDefault="00B81E09">
            <w:pPr>
              <w:pStyle w:val="Dates"/>
              <w:jc w:val="right"/>
            </w:pPr>
          </w:p>
        </w:tc>
      </w:tr>
    </w:tbl>
    <w:p w14:paraId="16EACE8A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4BA71BD" w14:textId="77777777" w:rsidTr="00FB194C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C6D9F1" w:themeFill="text2" w:themeFillTint="33"/>
            <w:noWrap/>
            <w:tcMar>
              <w:bottom w:w="86" w:type="dxa"/>
            </w:tcMar>
            <w:vAlign w:val="bottom"/>
          </w:tcPr>
          <w:p w14:paraId="49023510" w14:textId="77777777" w:rsidR="00B81E09" w:rsidRDefault="00000000">
            <w:pPr>
              <w:pStyle w:val="MonthNames"/>
            </w:pPr>
            <w:r>
              <w:lastRenderedPageBreak/>
              <w:t xml:space="preserve">December </w:t>
            </w:r>
            <w:r w:rsidR="00746E72">
              <w:t>2026</w:t>
            </w:r>
          </w:p>
        </w:tc>
      </w:tr>
      <w:tr w:rsidR="00B81E09" w14:paraId="31D293B6" w14:textId="77777777" w:rsidTr="00FB194C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FAA5214" w14:textId="77777777" w:rsidR="00B81E09" w:rsidRDefault="00000000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1B8AD4" w14:textId="77777777" w:rsidR="00B81E09" w:rsidRDefault="00000000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FA9BE62" w14:textId="77777777" w:rsidR="00B81E09" w:rsidRDefault="00000000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DF9877F" w14:textId="77777777" w:rsidR="00B81E09" w:rsidRPr="00FB194C" w:rsidRDefault="00000000">
            <w:pPr>
              <w:pStyle w:val="Weekdays"/>
              <w:rPr>
                <w:spacing w:val="-2"/>
              </w:rPr>
            </w:pPr>
            <w:r w:rsidRPr="00FB194C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8D0016E" w14:textId="77777777" w:rsidR="00B81E09" w:rsidRDefault="00000000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ED3C12F" w14:textId="77777777" w:rsidR="00B81E09" w:rsidRDefault="00000000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CA71B63" w14:textId="77777777" w:rsidR="00B81E09" w:rsidRDefault="00000000">
            <w:pPr>
              <w:pStyle w:val="Weekdays"/>
            </w:pPr>
            <w:r>
              <w:t>Saturday</w:t>
            </w:r>
          </w:p>
        </w:tc>
      </w:tr>
      <w:tr w:rsidR="00B81E09" w14:paraId="1A32A53C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79729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2D59D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DCE220" w14:textId="77777777" w:rsidR="00B81E09" w:rsidRDefault="00746E72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DBCEF9" w14:textId="77777777" w:rsidR="00B81E09" w:rsidRDefault="00746E72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A00F21" w14:textId="77777777" w:rsidR="00B81E09" w:rsidRDefault="00746E72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715BAC" w14:textId="77777777" w:rsidR="00B81E09" w:rsidRDefault="00746E72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D6CAE6" w14:textId="77777777" w:rsidR="00B81E09" w:rsidRDefault="00746E72">
            <w:pPr>
              <w:pStyle w:val="Dates"/>
              <w:jc w:val="right"/>
            </w:pPr>
            <w:r>
              <w:t>5</w:t>
            </w:r>
          </w:p>
        </w:tc>
      </w:tr>
      <w:tr w:rsidR="00B81E09" w14:paraId="4BD22727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F9B3CF" w14:textId="77777777" w:rsidR="00B81E09" w:rsidRDefault="00746E72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73CAD7" w14:textId="77777777" w:rsidR="00B81E09" w:rsidRDefault="00746E72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396E41" w14:textId="77777777" w:rsidR="00B81E09" w:rsidRDefault="00746E72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47666B" w14:textId="77777777" w:rsidR="00B81E09" w:rsidRDefault="00746E72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30D030" w14:textId="77777777" w:rsidR="00B81E09" w:rsidRDefault="00746E72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AFBFEB" w14:textId="77777777" w:rsidR="00B81E09" w:rsidRDefault="00746E72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62653A" w14:textId="77777777" w:rsidR="00B81E09" w:rsidRDefault="00746E72">
            <w:pPr>
              <w:pStyle w:val="Dates"/>
              <w:jc w:val="right"/>
            </w:pPr>
            <w:r>
              <w:t>12</w:t>
            </w:r>
          </w:p>
        </w:tc>
      </w:tr>
      <w:tr w:rsidR="00B81E09" w14:paraId="22D27215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34EF23" w14:textId="77777777" w:rsidR="00B81E09" w:rsidRDefault="00746E72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1C7081B" w14:textId="77777777" w:rsidR="00B81E09" w:rsidRDefault="00746E72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8EA6FC" w14:textId="77777777" w:rsidR="00B81E09" w:rsidRDefault="00746E72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A8EDB6" w14:textId="77777777" w:rsidR="00B81E09" w:rsidRDefault="00746E72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B439A1" w14:textId="77777777" w:rsidR="00B81E09" w:rsidRDefault="00746E72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613BF84" w14:textId="77777777" w:rsidR="00B81E09" w:rsidRDefault="00746E72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A6DF54" w14:textId="77777777" w:rsidR="00B81E09" w:rsidRDefault="00746E72">
            <w:pPr>
              <w:pStyle w:val="Dates"/>
              <w:jc w:val="right"/>
            </w:pPr>
            <w:r>
              <w:t>19</w:t>
            </w:r>
          </w:p>
        </w:tc>
      </w:tr>
      <w:tr w:rsidR="00B81E09" w14:paraId="6731D617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6F5DED" w14:textId="77777777" w:rsidR="00B81E09" w:rsidRDefault="00746E72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173462F" w14:textId="77777777" w:rsidR="00B81E09" w:rsidRDefault="00746E72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E5840EF" w14:textId="77777777" w:rsidR="00B81E09" w:rsidRDefault="00746E72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6ABFCBB7" w14:textId="77777777" w:rsidR="00B81E09" w:rsidRDefault="00746E72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AF722D7" w14:textId="77777777" w:rsidR="00B81E09" w:rsidRDefault="00746E72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6007981" w14:textId="77777777" w:rsidR="00B81E09" w:rsidRDefault="00746E72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6B423D2D" w14:textId="77777777" w:rsidR="00B81E09" w:rsidRDefault="00746E72">
            <w:pPr>
              <w:pStyle w:val="Dates"/>
              <w:jc w:val="right"/>
            </w:pPr>
            <w:r>
              <w:t>26</w:t>
            </w:r>
          </w:p>
        </w:tc>
      </w:tr>
      <w:tr w:rsidR="00B81E09" w14:paraId="7D3014DD" w14:textId="77777777" w:rsidTr="00FB194C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EF1C2C" w14:textId="77777777" w:rsidR="00B81E09" w:rsidRDefault="00746E72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5918D2CC" w14:textId="77777777" w:rsidR="00B81E09" w:rsidRDefault="00746E72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85BBE0B" w14:textId="77777777" w:rsidR="00B81E09" w:rsidRDefault="00746E72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2966EFB" w14:textId="77777777" w:rsidR="00B81E09" w:rsidRDefault="00746E72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02C7BDC" w14:textId="77777777" w:rsidR="00B81E09" w:rsidRDefault="00746E72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0598774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5237AF0" w14:textId="77777777" w:rsidR="00B81E09" w:rsidRDefault="00B81E09">
            <w:pPr>
              <w:pStyle w:val="Dates"/>
              <w:jc w:val="right"/>
            </w:pPr>
          </w:p>
        </w:tc>
      </w:tr>
    </w:tbl>
    <w:p w14:paraId="389D4DA8" w14:textId="77777777" w:rsidR="00B81E09" w:rsidRDefault="00B81E09"/>
    <w:sectPr w:rsidR="00B81E09" w:rsidSect="00FB19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792" w:bottom="1080" w:left="7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C297" w14:textId="77777777" w:rsidR="003E3063" w:rsidRDefault="003E3063">
      <w:r>
        <w:separator/>
      </w:r>
    </w:p>
  </w:endnote>
  <w:endnote w:type="continuationSeparator" w:id="0">
    <w:p w14:paraId="34D7EC5E" w14:textId="77777777" w:rsidR="003E3063" w:rsidRDefault="003E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DE7E" w14:textId="77777777" w:rsidR="00B81E09" w:rsidRDefault="00B81E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26F3" w14:textId="77777777" w:rsidR="00B81E09" w:rsidRDefault="00B81E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D4D6" w14:textId="77777777" w:rsidR="00B81E09" w:rsidRDefault="00B81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7981" w14:textId="77777777" w:rsidR="003E3063" w:rsidRDefault="003E3063">
      <w:r>
        <w:separator/>
      </w:r>
    </w:p>
  </w:footnote>
  <w:footnote w:type="continuationSeparator" w:id="0">
    <w:p w14:paraId="615926FA" w14:textId="77777777" w:rsidR="003E3063" w:rsidRDefault="003E3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E5C4" w14:textId="77777777" w:rsidR="00B81E09" w:rsidRDefault="00B81E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9688B" w14:textId="77777777" w:rsidR="00B81E09" w:rsidRDefault="00B81E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29727" w14:textId="77777777" w:rsidR="00B81E09" w:rsidRDefault="00B81E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Height1" w:val="651"/>
    <w:docVar w:name="varLeft1" w:val="-6"/>
    <w:docVar w:name="varPagination1" w:val="True"/>
    <w:docVar w:name="varRevCount1" w:val="0"/>
    <w:docVar w:name="varSavedView1" w:val="3"/>
    <w:docVar w:name="varSelStart1" w:val="0"/>
    <w:docVar w:name="varTop1" w:val="-6"/>
    <w:docVar w:name="varWidth1" w:val="1212"/>
    <w:docVar w:name="varWindowCount" w:val="1"/>
    <w:docVar w:name="varZoom1" w:val="100"/>
  </w:docVars>
  <w:rsids>
    <w:rsidRoot w:val="00FB194C"/>
    <w:rsid w:val="00021747"/>
    <w:rsid w:val="00046FF3"/>
    <w:rsid w:val="00047766"/>
    <w:rsid w:val="00107159"/>
    <w:rsid w:val="00277119"/>
    <w:rsid w:val="00285A75"/>
    <w:rsid w:val="003E3063"/>
    <w:rsid w:val="00722588"/>
    <w:rsid w:val="00746E72"/>
    <w:rsid w:val="007C77AA"/>
    <w:rsid w:val="007F22F0"/>
    <w:rsid w:val="00893281"/>
    <w:rsid w:val="00B81E09"/>
    <w:rsid w:val="00D32118"/>
    <w:rsid w:val="00DA0F88"/>
    <w:rsid w:val="00DA4A02"/>
    <w:rsid w:val="00E9037B"/>
    <w:rsid w:val="00FB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91C536"/>
  <w15:docId w15:val="{E56E5194-0412-4CB4-8080-D38A61FD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onthNames">
    <w:name w:val="Month Names"/>
    <w:basedOn w:val="Normal"/>
    <w:pPr>
      <w:pageBreakBefore/>
      <w:jc w:val="center"/>
    </w:pPr>
    <w:rPr>
      <w:rFonts w:asciiTheme="majorHAnsi" w:hAnsiTheme="majorHAnsi"/>
      <w:bCs/>
      <w:color w:val="17365D" w:themeColor="text2" w:themeShade="BF"/>
      <w:sz w:val="48"/>
      <w:szCs w:val="20"/>
    </w:rPr>
  </w:style>
  <w:style w:type="paragraph" w:customStyle="1" w:styleId="Dates">
    <w:name w:val="Dates"/>
    <w:basedOn w:val="Normal"/>
    <w:rPr>
      <w:rFonts w:cs="Arial"/>
      <w:color w:val="17365D" w:themeColor="text2" w:themeShade="BF"/>
      <w:sz w:val="20"/>
      <w:szCs w:val="20"/>
    </w:rPr>
  </w:style>
  <w:style w:type="paragraph" w:customStyle="1" w:styleId="Weekdays">
    <w:name w:val="Weekdays"/>
    <w:basedOn w:val="Normal"/>
    <w:pPr>
      <w:jc w:val="center"/>
    </w:pPr>
    <w:rPr>
      <w:rFonts w:asciiTheme="majorHAnsi" w:hAnsiTheme="majorHAnsi"/>
      <w:caps/>
      <w:color w:val="FFFFFF" w:themeColor="background1"/>
      <w:spacing w:val="4"/>
      <w:sz w:val="20"/>
      <w:szCs w:val="16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8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Calendars\2026%20Calendar%20shade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5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0" ma:contentTypeDescription="Create a new document." ma:contentTypeScope="" ma:versionID="b6358c8e9ccf10d22debe3a56dce56ac"/>
</file>

<file path=customXml/itemProps1.xml><?xml version="1.0" encoding="utf-8"?>
<ds:datastoreItem xmlns:ds="http://schemas.openxmlformats.org/officeDocument/2006/customXml" ds:itemID="{3BF4951E-AE11-4C3B-807C-BCB3026B7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B821-219A-43F1-B5DD-8FD80C7A6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0D8C0C-0660-4B4A-941A-ADB6A12DFD9F}">
  <ds:schemaRefs>
    <ds:schemaRef ds:uri="http://schemas.microsoft.com/office/2006/metadata/contentType"/>
    <ds:schemaRef ds:uri="http://schemas.microsoft.com/office/2006/metadata/properties/metaAttribut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2026 Calendar shade 1.dotx</Template>
  <TotalTime>1</TotalTime>
  <Pages>12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Freedman</dc:creator>
  <cp:keywords/>
  <dc:description/>
  <cp:lastModifiedBy>Jay Freedman</cp:lastModifiedBy>
  <cp:revision>2</cp:revision>
  <cp:lastPrinted>2004-06-11T05:44:00Z</cp:lastPrinted>
  <dcterms:created xsi:type="dcterms:W3CDTF">2025-10-03T15:22:00Z</dcterms:created>
  <dcterms:modified xsi:type="dcterms:W3CDTF">2025-10-03T15:22:00Z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TC103619889990</vt:lpwstr>
  </property>
</Properties>
</file>